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672DB" w14:textId="48136B56" w:rsidR="00BA00AB" w:rsidRDefault="00DC63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WILLIAMSON</w:t>
      </w:r>
      <w:r>
        <w:rPr>
          <w:rFonts w:ascii="Times New Roman" w:hAnsi="Times New Roman" w:cs="Times New Roman"/>
          <w:sz w:val="24"/>
          <w:szCs w:val="24"/>
        </w:rPr>
        <w:t xml:space="preserve">       (fl.1463-4)</w:t>
      </w:r>
    </w:p>
    <w:p w14:paraId="2C09A932" w14:textId="300C8105" w:rsidR="00DC63D3" w:rsidRDefault="00DC63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 Chapman.</w:t>
      </w:r>
    </w:p>
    <w:p w14:paraId="0D97FE9B" w14:textId="1B0F46D2" w:rsidR="00DC63D3" w:rsidRDefault="00DC63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1C96D8" w14:textId="47D3AAEB" w:rsidR="00DC63D3" w:rsidRDefault="00DC63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1C6879" w14:textId="77777777" w:rsidR="00DC63D3" w:rsidRDefault="00DC63D3" w:rsidP="00DC6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1463-4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appears in the Burgess’s Rolls.</w:t>
      </w:r>
    </w:p>
    <w:p w14:paraId="44E090D8" w14:textId="77777777" w:rsidR="00DC63D3" w:rsidRDefault="00DC63D3" w:rsidP="00DC63D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762192B8" w14:textId="77777777" w:rsidR="00DC63D3" w:rsidRDefault="00DC63D3" w:rsidP="00DC63D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in York by J.Simpson p.225)</w:t>
      </w:r>
    </w:p>
    <w:p w14:paraId="01069E66" w14:textId="77777777" w:rsidR="00DC63D3" w:rsidRDefault="00DC63D3" w:rsidP="00DC6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764C6" w14:textId="77777777" w:rsidR="00DC63D3" w:rsidRDefault="00DC63D3" w:rsidP="00DC6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E20933" w14:textId="77777777" w:rsidR="00DC63D3" w:rsidRPr="001A742D" w:rsidRDefault="00DC63D3" w:rsidP="00DC63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1E50DA08" w14:textId="3087C5EA" w:rsidR="00DC63D3" w:rsidRPr="00DC63D3" w:rsidRDefault="00DC63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C63D3" w:rsidRPr="00DC63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05052" w14:textId="77777777" w:rsidR="00DC63D3" w:rsidRDefault="00DC63D3" w:rsidP="009139A6">
      <w:r>
        <w:separator/>
      </w:r>
    </w:p>
  </w:endnote>
  <w:endnote w:type="continuationSeparator" w:id="0">
    <w:p w14:paraId="2B27E4FD" w14:textId="77777777" w:rsidR="00DC63D3" w:rsidRDefault="00DC63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E2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93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2B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135C4" w14:textId="77777777" w:rsidR="00DC63D3" w:rsidRDefault="00DC63D3" w:rsidP="009139A6">
      <w:r>
        <w:separator/>
      </w:r>
    </w:p>
  </w:footnote>
  <w:footnote w:type="continuationSeparator" w:id="0">
    <w:p w14:paraId="4C3A3899" w14:textId="77777777" w:rsidR="00DC63D3" w:rsidRDefault="00DC63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5E5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C2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67A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3D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63D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80FA2"/>
  <w15:chartTrackingRefBased/>
  <w15:docId w15:val="{158CC6FF-63BF-469E-9C39-D78B072D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2022-01-06T19:55:00Z</dcterms:created>
  <dcterms:modified xsi:type="dcterms:W3CDTF">2022-01-06T19:56:00Z</dcterms:modified>
</cp:coreProperties>
</file>